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DF" w:rsidRDefault="001A22DF" w:rsidP="00FC78CE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:rsidR="001A22DF" w:rsidRPr="007E1009" w:rsidRDefault="001A22DF" w:rsidP="00FC78CE">
      <w:pPr>
        <w:jc w:val="both"/>
        <w:rPr>
          <w:rFonts w:ascii="Arial" w:hAnsi="Arial" w:cs="Arial"/>
          <w:b/>
          <w:sz w:val="22"/>
          <w:szCs w:val="22"/>
        </w:rPr>
      </w:pPr>
    </w:p>
    <w:p w:rsidR="001A22DF" w:rsidRPr="007E1009" w:rsidRDefault="001A22DF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Pr="007E1009">
        <w:rPr>
          <w:rFonts w:ascii="Arial" w:hAnsi="Arial" w:cs="Arial"/>
          <w:i/>
          <w:sz w:val="20"/>
          <w:szCs w:val="20"/>
        </w:rPr>
        <w:t>ali SWIFT ključ</w:t>
      </w:r>
    </w:p>
    <w:p w:rsidR="001A22DF" w:rsidRPr="000640C1" w:rsidRDefault="001A22DF" w:rsidP="00FC78CE">
      <w:pPr>
        <w:jc w:val="both"/>
        <w:rPr>
          <w:rFonts w:ascii="Arial" w:hAnsi="Arial" w:cs="Arial"/>
          <w:b/>
          <w:sz w:val="20"/>
          <w:szCs w:val="20"/>
        </w:rPr>
      </w:pPr>
    </w:p>
    <w:p w:rsidR="001A22DF" w:rsidRPr="007E1009" w:rsidRDefault="001A22DF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 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1A22DF" w:rsidRDefault="001A22DF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F4152A" w:rsidRDefault="001A22DF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>Okrožno sodišče v Mariboru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  Maribor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C96121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 xml:space="preserve">naročnika zavarovanja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Pr="00D112E2">
        <w:rPr>
          <w:rFonts w:ascii="Arial" w:hAnsi="Arial" w:cs="Arial"/>
          <w:sz w:val="20"/>
          <w:szCs w:val="20"/>
        </w:rPr>
        <w:t>4219-</w:t>
      </w:r>
      <w:r>
        <w:rPr>
          <w:rFonts w:ascii="Arial" w:hAnsi="Arial" w:cs="Arial"/>
          <w:sz w:val="20"/>
          <w:szCs w:val="20"/>
        </w:rPr>
        <w:t>HRAM</w:t>
      </w:r>
      <w:r w:rsidRPr="00D112E2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22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je: »storitev hrambe vozil</w:t>
      </w:r>
      <w:r w:rsidRPr="00967521">
        <w:rPr>
          <w:rFonts w:ascii="Arial" w:hAnsi="Arial" w:cs="Arial"/>
          <w:sz w:val="20"/>
          <w:szCs w:val="20"/>
        </w:rPr>
        <w:t>«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CB7EE2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:rsidR="001A22DF" w:rsidRPr="00CB7EE2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1A22DF" w:rsidRPr="00CB7EE2" w:rsidRDefault="001A22DF" w:rsidP="00FC78CE">
      <w:pPr>
        <w:jc w:val="both"/>
        <w:rPr>
          <w:rFonts w:ascii="Arial" w:hAnsi="Arial" w:cs="Arial"/>
          <w:i/>
          <w:sz w:val="20"/>
          <w:szCs w:val="20"/>
        </w:rPr>
      </w:pPr>
    </w:p>
    <w:p w:rsidR="001A22DF" w:rsidRPr="00CB7EE2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6467D8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1A22DF" w:rsidRPr="00967521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AA04C3" w:rsidRDefault="001A22DF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</w:t>
      </w:r>
      <w:r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>
        <w:rPr>
          <w:rFonts w:ascii="Arial" w:hAnsi="Arial" w:cs="Arial"/>
          <w:sz w:val="20"/>
          <w:szCs w:val="20"/>
        </w:rPr>
        <w:t xml:space="preserve"> zavarovanja</w:t>
      </w:r>
      <w:r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>
        <w:rPr>
          <w:rFonts w:ascii="Arial" w:hAnsi="Arial" w:cs="Arial"/>
          <w:sz w:val="20"/>
          <w:szCs w:val="20"/>
        </w:rPr>
        <w:t>odpisano s strani pooblaščenega(-ih) podpisnika</w:t>
      </w:r>
      <w:r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>
        <w:rPr>
          <w:rFonts w:ascii="Arial" w:hAnsi="Arial" w:cs="Arial"/>
          <w:sz w:val="20"/>
          <w:szCs w:val="20"/>
        </w:rPr>
        <w:t xml:space="preserve">zavarovanja </w:t>
      </w:r>
      <w:r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:rsidR="001A22DF" w:rsidRPr="00AA04C3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AA04C3" w:rsidRDefault="001A22DF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>
        <w:rPr>
          <w:rFonts w:ascii="Arial" w:hAnsi="Arial" w:cs="Arial"/>
          <w:sz w:val="20"/>
          <w:szCs w:val="20"/>
        </w:rPr>
        <w:t>nca oziroma zahtevi za plačilo:</w:t>
      </w:r>
    </w:p>
    <w:p w:rsidR="001A22DF" w:rsidRPr="00FC78CE" w:rsidRDefault="001A22DF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:rsidR="001A22DF" w:rsidRPr="00FC78CE" w:rsidRDefault="001A22DF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na poziv upravičenca ni podpisal pogodbe; ali</w:t>
      </w:r>
    </w:p>
    <w:p w:rsidR="001A22DF" w:rsidRPr="00FC78CE" w:rsidRDefault="001A22DF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ni predložil zavarovanja/garancije za dobro izvedbo pogodbenih obveznosti v skladu s pogoji naročila.</w:t>
      </w:r>
    </w:p>
    <w:p w:rsidR="001A22DF" w:rsidRPr="00AA04C3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AA04C3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1A22DF" w:rsidRPr="00AA04C3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AA04C3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AA04C3">
        <w:rPr>
          <w:rFonts w:ascii="Arial" w:hAnsi="Arial" w:cs="Arial"/>
          <w:sz w:val="20"/>
          <w:szCs w:val="20"/>
        </w:rPr>
        <w:t xml:space="preserve"> po slovenskem pravu.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AA04C3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Pr="007E1009" w:rsidRDefault="001A22DF" w:rsidP="00FC78CE">
      <w:pPr>
        <w:jc w:val="both"/>
        <w:rPr>
          <w:rFonts w:ascii="Arial" w:hAnsi="Arial" w:cs="Arial"/>
          <w:sz w:val="20"/>
          <w:szCs w:val="20"/>
        </w:rPr>
      </w:pPr>
    </w:p>
    <w:p w:rsidR="001A22DF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1A22DF" w:rsidRPr="000640C1" w:rsidRDefault="001A22DF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1A22DF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2DF" w:rsidRDefault="001A22DF">
      <w:r>
        <w:separator/>
      </w:r>
    </w:p>
  </w:endnote>
  <w:endnote w:type="continuationSeparator" w:id="0">
    <w:p w:rsidR="001A22DF" w:rsidRDefault="001A2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2DF" w:rsidRDefault="001A22DF">
      <w:r>
        <w:separator/>
      </w:r>
    </w:p>
  </w:footnote>
  <w:footnote w:type="continuationSeparator" w:id="0">
    <w:p w:rsidR="001A22DF" w:rsidRDefault="001A22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7CA8"/>
    <w:rsid w:val="00042B3D"/>
    <w:rsid w:val="0005053E"/>
    <w:rsid w:val="000640C1"/>
    <w:rsid w:val="0006448A"/>
    <w:rsid w:val="000675F3"/>
    <w:rsid w:val="00094A59"/>
    <w:rsid w:val="000954A2"/>
    <w:rsid w:val="000E3F73"/>
    <w:rsid w:val="000F13B5"/>
    <w:rsid w:val="001104A6"/>
    <w:rsid w:val="001138CE"/>
    <w:rsid w:val="00153B84"/>
    <w:rsid w:val="00154FF6"/>
    <w:rsid w:val="0015735F"/>
    <w:rsid w:val="001574ED"/>
    <w:rsid w:val="00172229"/>
    <w:rsid w:val="00194EA6"/>
    <w:rsid w:val="001A0BDA"/>
    <w:rsid w:val="001A22DF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857A5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0D28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34A0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140D"/>
    <w:rsid w:val="00560335"/>
    <w:rsid w:val="00571DC9"/>
    <w:rsid w:val="005720D9"/>
    <w:rsid w:val="005A1A49"/>
    <w:rsid w:val="005C14C3"/>
    <w:rsid w:val="005C4368"/>
    <w:rsid w:val="005D248E"/>
    <w:rsid w:val="005D69D7"/>
    <w:rsid w:val="005E451A"/>
    <w:rsid w:val="005F1C36"/>
    <w:rsid w:val="005F2E04"/>
    <w:rsid w:val="00621F71"/>
    <w:rsid w:val="0062638A"/>
    <w:rsid w:val="0064035B"/>
    <w:rsid w:val="006435C4"/>
    <w:rsid w:val="006467D8"/>
    <w:rsid w:val="00650033"/>
    <w:rsid w:val="00667B44"/>
    <w:rsid w:val="0067413A"/>
    <w:rsid w:val="0067487C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935CD"/>
    <w:rsid w:val="00794BBD"/>
    <w:rsid w:val="007B34BB"/>
    <w:rsid w:val="007C7D60"/>
    <w:rsid w:val="007D669B"/>
    <w:rsid w:val="007E1009"/>
    <w:rsid w:val="007E5EE4"/>
    <w:rsid w:val="00800340"/>
    <w:rsid w:val="00807FD6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8D797C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51861"/>
    <w:rsid w:val="00A5266A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13BEB"/>
    <w:rsid w:val="00B240E7"/>
    <w:rsid w:val="00B54852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42C"/>
    <w:rsid w:val="00C74E5B"/>
    <w:rsid w:val="00C87CF3"/>
    <w:rsid w:val="00C931EC"/>
    <w:rsid w:val="00C93D81"/>
    <w:rsid w:val="00C94309"/>
    <w:rsid w:val="00C947C6"/>
    <w:rsid w:val="00C96121"/>
    <w:rsid w:val="00C96878"/>
    <w:rsid w:val="00CA21E2"/>
    <w:rsid w:val="00CB2CBE"/>
    <w:rsid w:val="00CB35CB"/>
    <w:rsid w:val="00CB7EE2"/>
    <w:rsid w:val="00CC1B2B"/>
    <w:rsid w:val="00CC7418"/>
    <w:rsid w:val="00CD2C85"/>
    <w:rsid w:val="00D112E2"/>
    <w:rsid w:val="00D123B0"/>
    <w:rsid w:val="00D15549"/>
    <w:rsid w:val="00D23933"/>
    <w:rsid w:val="00D372FB"/>
    <w:rsid w:val="00D40C15"/>
    <w:rsid w:val="00D553B3"/>
    <w:rsid w:val="00D60272"/>
    <w:rsid w:val="00D71855"/>
    <w:rsid w:val="00D73881"/>
    <w:rsid w:val="00D745E1"/>
    <w:rsid w:val="00D754F1"/>
    <w:rsid w:val="00D9016D"/>
    <w:rsid w:val="00D96376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F1597"/>
    <w:rsid w:val="00F262CC"/>
    <w:rsid w:val="00F35D9F"/>
    <w:rsid w:val="00F4152A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72F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372FB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372FB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51BE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72FB"/>
    <w:rPr>
      <w:rFonts w:cs="Times New Roman"/>
      <w:sz w:val="24"/>
      <w:szCs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372FB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paragraph" w:styleId="ListParagraph">
    <w:name w:val="List Paragraph"/>
    <w:basedOn w:val="Normal"/>
    <w:uiPriority w:val="99"/>
    <w:qFormat/>
    <w:rsid w:val="004A23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C00D1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C00D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00D18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00D18"/>
    <w:rPr>
      <w:b/>
    </w:rPr>
  </w:style>
  <w:style w:type="character" w:styleId="PlaceholderText">
    <w:name w:val="Placeholder Text"/>
    <w:basedOn w:val="DefaultParagraphFont"/>
    <w:uiPriority w:val="99"/>
    <w:semiHidden/>
    <w:rsid w:val="0096752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77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16</TotalTime>
  <Pages>2</Pages>
  <Words>515</Words>
  <Characters>2938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Jambrošić</dc:creator>
  <cp:keywords/>
  <dc:description/>
  <cp:lastModifiedBy>s040001</cp:lastModifiedBy>
  <cp:revision>14</cp:revision>
  <cp:lastPrinted>2014-04-17T13:58:00Z</cp:lastPrinted>
  <dcterms:created xsi:type="dcterms:W3CDTF">2017-08-16T08:46:00Z</dcterms:created>
  <dcterms:modified xsi:type="dcterms:W3CDTF">2022-08-03T09:24:00Z</dcterms:modified>
</cp:coreProperties>
</file>